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A27B" w14:textId="7BBBD157" w:rsidR="008115D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115D8">
        <w:rPr>
          <w:rFonts w:hint="eastAsia"/>
          <w:b/>
          <w:noProof/>
          <w:sz w:val="24"/>
          <w:lang w:eastAsia="ja-JP"/>
        </w:rPr>
        <w:t>7</w:t>
      </w:r>
    </w:p>
    <w:p w14:paraId="67721595" w14:textId="5D7F40C3" w:rsidR="00F14D14" w:rsidRPr="00C74DCC" w:rsidRDefault="008115D8" w:rsidP="008115D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115D8">
        <w:rPr>
          <w:b/>
          <w:bCs/>
          <w:noProof/>
          <w:sz w:val="24"/>
        </w:rPr>
        <w:t>Xiamen, China 9</w:t>
      </w:r>
      <w:r w:rsidRPr="008115D8">
        <w:rPr>
          <w:b/>
          <w:bCs/>
          <w:noProof/>
          <w:sz w:val="24"/>
          <w:vertAlign w:val="superscript"/>
        </w:rPr>
        <w:t>th</w:t>
      </w:r>
      <w:r w:rsidRPr="008115D8">
        <w:rPr>
          <w:b/>
          <w:bCs/>
          <w:noProof/>
          <w:sz w:val="24"/>
        </w:rPr>
        <w:t xml:space="preserve"> Oct – 13</w:t>
      </w:r>
      <w:r w:rsidRPr="008115D8">
        <w:rPr>
          <w:b/>
          <w:bCs/>
          <w:noProof/>
          <w:sz w:val="24"/>
          <w:vertAlign w:val="superscript"/>
        </w:rPr>
        <w:t>th</w:t>
      </w:r>
      <w:r w:rsidRPr="008115D8">
        <w:rPr>
          <w:b/>
          <w:bCs/>
          <w:noProof/>
          <w:sz w:val="24"/>
        </w:rPr>
        <w:t xml:space="preserve"> Oct 2023</w:t>
      </w:r>
      <w:r w:rsidR="00F14D14">
        <w:rPr>
          <w:b/>
          <w:noProof/>
          <w:sz w:val="24"/>
        </w:rPr>
        <w:tab/>
        <w:t>S6-</w:t>
      </w:r>
      <w:r w:rsidR="00C74DCC">
        <w:rPr>
          <w:b/>
          <w:noProof/>
          <w:sz w:val="24"/>
        </w:rPr>
        <w:t>232907</w:t>
      </w:r>
    </w:p>
    <w:p w14:paraId="1EB2E693" w14:textId="46D5FCD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D96BC6">
        <w:rPr>
          <w:b/>
          <w:noProof/>
          <w:sz w:val="24"/>
        </w:rPr>
        <w:t>2700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9D0C6" w:rsidR="001E41F3" w:rsidRPr="005B334D" w:rsidRDefault="00E314CA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sz w:val="28"/>
                <w:szCs w:val="28"/>
                <w:lang w:eastAsia="ja-JP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2919D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96BC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C223C" w:rsidR="001E41F3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Specification of revocation procedure for adding default value on AEF and triggering by resource owner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55B1E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115D8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AEEBA" w:rsidR="001E41F3" w:rsidRDefault="00A847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533FD" w14:textId="5FE7B630" w:rsidR="00E64440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revocation procedure of RNAA needs to be corrected about triggering by AEF</w:t>
            </w:r>
            <w:r w:rsidR="00BD290B">
              <w:rPr>
                <w:noProof/>
                <w:lang w:eastAsia="ja-JP"/>
              </w:rPr>
              <w:t>.</w:t>
            </w:r>
            <w:r w:rsidR="001E6A1F">
              <w:rPr>
                <w:noProof/>
                <w:lang w:eastAsia="ja-JP"/>
              </w:rPr>
              <w:t xml:space="preserve"> There is a use case where user wants to restore to a default value (e.g., modify QoS), but the procedure is not considered.</w:t>
            </w:r>
            <w:r>
              <w:rPr>
                <w:noProof/>
                <w:lang w:eastAsia="ja-JP"/>
              </w:rPr>
              <w:t xml:space="preserve"> </w:t>
            </w:r>
          </w:p>
          <w:p w14:paraId="708AA7DE" w14:textId="02A452A7" w:rsidR="001E6A1F" w:rsidRPr="00E23E30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Also, there is a use case that resource owner client sends revocation, but it is not specified in the exsisting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25414" w14:textId="5442B324" w:rsidR="00CD6887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revocation procedure is added</w:t>
            </w:r>
            <w:r w:rsidR="00E12640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20486762" w:rsidR="001E6A1F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new revocation procedure specified on the TS for triggering by the resource owner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EE69D" w:rsidR="001E41F3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D56D6">
              <w:rPr>
                <w:noProof/>
                <w:lang w:eastAsia="ja-JP"/>
              </w:rPr>
              <w:t>The revocation procedure lacks about restoring default value and triggering by resource owner clinet</w:t>
            </w:r>
            <w:r w:rsidR="009171C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D068" w14:textId="23569862" w:rsidR="00A84754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Exsisting clauses: 8.23.3, </w:t>
            </w:r>
            <w:r w:rsidR="000910F3">
              <w:rPr>
                <w:noProof/>
                <w:lang w:eastAsia="ja-JP"/>
              </w:rPr>
              <w:t>8.23.4</w:t>
            </w:r>
          </w:p>
          <w:p w14:paraId="2E8CC96B" w14:textId="42557CE9" w:rsidR="001E41F3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New clauses: 8.23.X,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F09E736" w14:textId="77777777" w:rsidR="00A84754" w:rsidRPr="00A84754" w:rsidRDefault="00A84754" w:rsidP="00A8475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38238573"/>
      <w:r w:rsidRPr="00A84754">
        <w:rPr>
          <w:rFonts w:ascii="Arial" w:eastAsia="Times New Roman" w:hAnsi="Arial"/>
          <w:sz w:val="28"/>
        </w:rPr>
        <w:t>8.23.3</w:t>
      </w:r>
      <w:r w:rsidRPr="00A84754">
        <w:rPr>
          <w:rFonts w:ascii="Arial" w:eastAsia="Times New Roman" w:hAnsi="Arial"/>
          <w:sz w:val="28"/>
        </w:rPr>
        <w:tab/>
        <w:t>Procedure for CAPIF revoking API invoker authorization initiated by AEF</w:t>
      </w:r>
      <w:bookmarkEnd w:id="2"/>
    </w:p>
    <w:p w14:paraId="49F7D4F7" w14:textId="77777777" w:rsidR="00A84754" w:rsidRPr="00A84754" w:rsidRDefault="00A84754" w:rsidP="00A84754">
      <w:pPr>
        <w:rPr>
          <w:rFonts w:eastAsia="Times New Roman"/>
        </w:rPr>
      </w:pPr>
      <w:r w:rsidRPr="00A84754">
        <w:rPr>
          <w:rFonts w:eastAsia="Times New Roman"/>
        </w:rPr>
        <w:t>Figure 8.23.3-1 illustrates the procedure for revoking API invoker authorization to access service API initiated by the AEF.</w:t>
      </w:r>
    </w:p>
    <w:p w14:paraId="43B1D31C" w14:textId="77777777" w:rsidR="00A84754" w:rsidRPr="00A84754" w:rsidRDefault="00A84754" w:rsidP="00A84754">
      <w:pPr>
        <w:rPr>
          <w:rFonts w:eastAsia="Times New Roman"/>
        </w:rPr>
      </w:pPr>
      <w:r w:rsidRPr="00A84754">
        <w:rPr>
          <w:rFonts w:eastAsia="Times New Roman"/>
        </w:rPr>
        <w:t>Pre-conditions:</w:t>
      </w:r>
    </w:p>
    <w:p w14:paraId="17FCA8AC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1.</w:t>
      </w:r>
      <w:r w:rsidRPr="00A84754">
        <w:rPr>
          <w:rFonts w:eastAsia="Times New Roman"/>
        </w:rPr>
        <w:tab/>
        <w:t>The API invoker is authenticated and authorized to use the service API.</w:t>
      </w:r>
    </w:p>
    <w:p w14:paraId="52DF9D9C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2.</w:t>
      </w:r>
      <w:r w:rsidRPr="00A84754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67AE3C51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3.</w:t>
      </w:r>
      <w:r w:rsidRPr="00A84754">
        <w:rPr>
          <w:rFonts w:eastAsia="Times New Roman"/>
        </w:rPr>
        <w:tab/>
        <w:t>Authorization details of the AEF are available with the CAPIF core function.</w:t>
      </w:r>
    </w:p>
    <w:p w14:paraId="224CD6AE" w14:textId="281A8A09" w:rsidR="00A84754" w:rsidRPr="00A84754" w:rsidRDefault="00887B33" w:rsidP="00A8475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object w:dxaOrig="6865" w:dyaOrig="5701" w14:anchorId="08CCC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pt;height:285.1pt" o:ole="">
            <v:imagedata r:id="rId16" o:title=""/>
          </v:shape>
          <o:OLEObject Type="Embed" ProgID="Visio.Drawing.11" ShapeID="_x0000_i1025" DrawAspect="Content" ObjectID="_1757853409" r:id="rId17"/>
        </w:object>
      </w:r>
    </w:p>
    <w:p w14:paraId="78D49039" w14:textId="77777777" w:rsidR="00A84754" w:rsidRPr="00A84754" w:rsidRDefault="00A84754" w:rsidP="00A84754">
      <w:pPr>
        <w:keepLines/>
        <w:spacing w:after="240"/>
        <w:jc w:val="center"/>
        <w:rPr>
          <w:rFonts w:ascii="Arial" w:eastAsia="Times New Roman" w:hAnsi="Arial"/>
          <w:b/>
        </w:rPr>
      </w:pPr>
      <w:r w:rsidRPr="00A84754">
        <w:rPr>
          <w:rFonts w:ascii="Arial" w:eastAsia="Times New Roman" w:hAnsi="Arial"/>
          <w:b/>
        </w:rPr>
        <w:t>Figure 8.23.3-1: Procedure for revoking API invoker authorization initiated by AEF</w:t>
      </w:r>
    </w:p>
    <w:p w14:paraId="0DADD1B2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1.</w:t>
      </w:r>
      <w:r w:rsidRPr="00A84754">
        <w:rPr>
          <w:rFonts w:eastAsia="Times New Roman"/>
        </w:rPr>
        <w:tab/>
        <w:t>The AEF triggers the revocation of the API invoker authorization.</w:t>
      </w:r>
    </w:p>
    <w:p w14:paraId="60525E39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2.</w:t>
      </w:r>
      <w:r w:rsidRPr="00A84754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52F59243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3.</w:t>
      </w:r>
      <w:r w:rsidRPr="00A84754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1F90136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4.</w:t>
      </w:r>
      <w:r w:rsidRPr="00A84754">
        <w:rPr>
          <w:rFonts w:eastAsia="Times New Roman"/>
        </w:rPr>
        <w:tab/>
        <w:t xml:space="preserve">The CAPIF core function sends a revoke API invoker authorization response to the AEF. </w:t>
      </w:r>
    </w:p>
    <w:p w14:paraId="38B04B89" w14:textId="312D1D1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5.</w:t>
      </w:r>
      <w:r w:rsidRPr="00A84754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r w:rsidR="005B3623">
        <w:rPr>
          <w:rFonts w:eastAsia="Times New Roman"/>
        </w:rPr>
        <w:t xml:space="preserve"> </w:t>
      </w:r>
    </w:p>
    <w:p w14:paraId="5E4E9538" w14:textId="1C5D565E" w:rsid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6.</w:t>
      </w:r>
      <w:r w:rsidRPr="00A84754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49000E51" w14:textId="77777777" w:rsidR="00F05A49" w:rsidRPr="00C21836" w:rsidRDefault="00F05A49" w:rsidP="00F0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C71F14" w14:textId="22322147" w:rsidR="00F05A49" w:rsidRDefault="00F05A49" w:rsidP="00A84754">
      <w:pPr>
        <w:ind w:left="568" w:hanging="284"/>
        <w:rPr>
          <w:rFonts w:eastAsia="Times New Roman"/>
        </w:rPr>
      </w:pPr>
    </w:p>
    <w:p w14:paraId="12FA347D" w14:textId="77777777" w:rsidR="00F05A49" w:rsidRPr="00F05A49" w:rsidRDefault="00F05A49" w:rsidP="00F05A4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F05A49">
        <w:rPr>
          <w:rFonts w:ascii="Arial" w:eastAsia="Times New Roman" w:hAnsi="Arial"/>
          <w:sz w:val="28"/>
        </w:rPr>
        <w:t>8.23.4</w:t>
      </w:r>
      <w:r w:rsidRPr="00F05A49">
        <w:rPr>
          <w:rFonts w:ascii="Arial" w:eastAsia="Times New Roman" w:hAnsi="Arial"/>
          <w:sz w:val="28"/>
        </w:rPr>
        <w:tab/>
        <w:t>Procedure for CAPIF revoking API invoker authorization initiated by CAPIF core function</w:t>
      </w:r>
    </w:p>
    <w:p w14:paraId="23BC4C5F" w14:textId="77777777" w:rsidR="00F05A49" w:rsidRPr="00F05A49" w:rsidRDefault="00F05A49" w:rsidP="00F05A49">
      <w:pPr>
        <w:rPr>
          <w:rFonts w:eastAsia="Times New Roman"/>
        </w:rPr>
      </w:pPr>
      <w:r w:rsidRPr="00F05A49">
        <w:rPr>
          <w:rFonts w:eastAsia="Times New Roman"/>
        </w:rPr>
        <w:t>Figure 8.23.4-1 illustrates the procedure for revoking API invoker authorization to access service API initiated by the CAPIF core function.</w:t>
      </w:r>
    </w:p>
    <w:p w14:paraId="09CA8B64" w14:textId="77777777" w:rsidR="00F05A49" w:rsidRPr="00F05A49" w:rsidRDefault="00F05A49" w:rsidP="00F05A49">
      <w:pPr>
        <w:rPr>
          <w:rFonts w:eastAsia="Times New Roman"/>
        </w:rPr>
      </w:pPr>
      <w:r w:rsidRPr="00F05A49">
        <w:rPr>
          <w:rFonts w:eastAsia="Times New Roman"/>
        </w:rPr>
        <w:t>Pre-conditions:</w:t>
      </w:r>
    </w:p>
    <w:p w14:paraId="3A523B9E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1.</w:t>
      </w:r>
      <w:r w:rsidRPr="00F05A49">
        <w:rPr>
          <w:rFonts w:eastAsia="Times New Roman"/>
        </w:rPr>
        <w:tab/>
        <w:t>The API invoker is authenticated and authorized to use the service API.</w:t>
      </w:r>
    </w:p>
    <w:p w14:paraId="7FC5F064" w14:textId="1DF8F4F6" w:rsidR="00F05A49" w:rsidRDefault="008115D8" w:rsidP="00F05A49">
      <w:pPr>
        <w:ind w:left="568" w:hanging="284"/>
        <w:rPr>
          <w:rFonts w:eastAsia="Times New Roman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 wp14:anchorId="6191CCE0" wp14:editId="72DA470C">
            <wp:simplePos x="0" y="0"/>
            <wp:positionH relativeFrom="margin">
              <wp:align>center</wp:align>
            </wp:positionH>
            <wp:positionV relativeFrom="paragraph">
              <wp:posOffset>520700</wp:posOffset>
            </wp:positionV>
            <wp:extent cx="3890645" cy="3176270"/>
            <wp:effectExtent l="0" t="0" r="0" b="5080"/>
            <wp:wrapTopAndBottom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4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5A49" w:rsidRPr="00F05A49">
        <w:rPr>
          <w:rFonts w:eastAsia="Times New Roman"/>
        </w:rPr>
        <w:t>2.</w:t>
      </w:r>
      <w:r w:rsidR="00F05A49" w:rsidRPr="00F05A49">
        <w:rPr>
          <w:rFonts w:eastAsia="Times New Roman"/>
        </w:rPr>
        <w:tab/>
        <w:t xml:space="preserve">The AEF in the CAPIF is configured with the access policy to be applied to the service API invocation corresponding to the API invoker and the service API. </w:t>
      </w:r>
    </w:p>
    <w:p w14:paraId="33B18BE2" w14:textId="0868224F" w:rsidR="008115D8" w:rsidRPr="00F05A49" w:rsidRDefault="008115D8" w:rsidP="008115D8">
      <w:pPr>
        <w:rPr>
          <w:rFonts w:eastAsia="Times New Roman"/>
        </w:rPr>
      </w:pPr>
    </w:p>
    <w:p w14:paraId="67A41DEB" w14:textId="63B6E92E" w:rsidR="00F05A49" w:rsidRPr="00F05A49" w:rsidRDefault="00F05A49" w:rsidP="00F05A4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p w14:paraId="1E1CA84D" w14:textId="77777777" w:rsidR="00F05A49" w:rsidRPr="00F05A49" w:rsidRDefault="00F05A49" w:rsidP="00F05A49">
      <w:pPr>
        <w:keepLines/>
        <w:spacing w:after="240"/>
        <w:jc w:val="center"/>
        <w:rPr>
          <w:rFonts w:ascii="Arial" w:eastAsia="Times New Roman" w:hAnsi="Arial"/>
          <w:b/>
        </w:rPr>
      </w:pPr>
      <w:r w:rsidRPr="00F05A49">
        <w:rPr>
          <w:rFonts w:ascii="Arial" w:eastAsia="Times New Roman" w:hAnsi="Arial"/>
          <w:b/>
        </w:rPr>
        <w:t>Figure 8.23.4-1: Procedure for revoking API invoker authorization initiated by CAPIF core function</w:t>
      </w:r>
    </w:p>
    <w:p w14:paraId="4C7142FA" w14:textId="6F460D18" w:rsidR="00F05A49" w:rsidRDefault="00F05A49" w:rsidP="00542B2B">
      <w:pPr>
        <w:pStyle w:val="af2"/>
        <w:numPr>
          <w:ilvl w:val="0"/>
          <w:numId w:val="3"/>
        </w:numPr>
        <w:rPr>
          <w:rFonts w:eastAsia="Times New Roman"/>
        </w:rPr>
      </w:pPr>
      <w:r w:rsidRPr="00542B2B">
        <w:rPr>
          <w:rFonts w:eastAsia="Times New Roman"/>
        </w:rPr>
        <w:t>The CAPIF core function triggers the revocation of the API invoker authorization.</w:t>
      </w:r>
    </w:p>
    <w:p w14:paraId="6D713B5D" w14:textId="648385BC" w:rsidR="00542B2B" w:rsidRPr="008115D8" w:rsidRDefault="00542B2B" w:rsidP="00542B2B">
      <w:pPr>
        <w:ind w:left="284"/>
        <w:rPr>
          <w:rFonts w:eastAsia="Times New Roman"/>
          <w:color w:val="0070C0"/>
        </w:rPr>
      </w:pPr>
      <w:r w:rsidRPr="008115D8">
        <w:rPr>
          <w:rFonts w:eastAsia="Times New Roman"/>
          <w:color w:val="0070C0"/>
        </w:rPr>
        <w:t>NOTE</w:t>
      </w:r>
      <w:r w:rsidRPr="008115D8">
        <w:rPr>
          <w:rFonts w:eastAsia="Times New Roman"/>
          <w:color w:val="0070C0"/>
        </w:rPr>
        <w:tab/>
        <w:t xml:space="preserve"> CAPIF core function could be triggered by resource owner client.</w:t>
      </w:r>
    </w:p>
    <w:p w14:paraId="302342B8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2.</w:t>
      </w:r>
      <w:r w:rsidRPr="00F05A49">
        <w:rPr>
          <w:rFonts w:eastAsia="Times New Roman"/>
        </w:rPr>
        <w:tab/>
        <w:t>The CAPIF core function sends revoke API invoker authorization request to the AEF with the details of the API invoker and the service API.</w:t>
      </w:r>
    </w:p>
    <w:p w14:paraId="53C354C6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3.</w:t>
      </w:r>
      <w:r w:rsidRPr="00F05A49">
        <w:rPr>
          <w:rFonts w:eastAsia="Times New Roman"/>
        </w:rPr>
        <w:tab/>
        <w:t>Upon receiving the information to revoke the API invoker's authorization for service API invocation, the AEF invalidates the API invoker authorization corresponding to the service API.</w:t>
      </w:r>
    </w:p>
    <w:p w14:paraId="07981829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4.</w:t>
      </w:r>
      <w:r w:rsidRPr="00F05A49">
        <w:rPr>
          <w:rFonts w:eastAsia="Times New Roman"/>
        </w:rPr>
        <w:tab/>
        <w:t xml:space="preserve">The AEF sends a revoke API invoker authorization response to the CAPIF core function. </w:t>
      </w:r>
    </w:p>
    <w:p w14:paraId="61E86683" w14:textId="77777777" w:rsid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5.</w:t>
      </w:r>
      <w:r w:rsidRPr="00F05A49">
        <w:rPr>
          <w:rFonts w:eastAsia="Times New Roman"/>
        </w:rPr>
        <w:tab/>
        <w:t xml:space="preserve">The CAPIF core function invalidates the API invoker authorization corresponding to the service API. </w:t>
      </w:r>
    </w:p>
    <w:p w14:paraId="6335148E" w14:textId="77777777" w:rsidR="00F05A49" w:rsidRPr="00F05A49" w:rsidRDefault="00F05A49" w:rsidP="00F05A49">
      <w:pPr>
        <w:ind w:left="568" w:hanging="284"/>
        <w:rPr>
          <w:rFonts w:eastAsia="Times New Roman"/>
          <w:lang w:val="en-US"/>
        </w:rPr>
      </w:pPr>
      <w:r w:rsidRPr="00F05A49">
        <w:rPr>
          <w:rFonts w:eastAsia="Times New Roman"/>
        </w:rPr>
        <w:t>6.</w:t>
      </w:r>
      <w:r w:rsidRPr="00F05A49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725AB6B8" w14:textId="77777777" w:rsidR="00A84754" w:rsidRPr="00E12640" w:rsidRDefault="00A84754" w:rsidP="00A84754">
      <w:pPr>
        <w:rPr>
          <w:lang w:val="en-US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9000" w14:textId="77777777" w:rsidR="001E160A" w:rsidRDefault="001E160A">
      <w:r>
        <w:separator/>
      </w:r>
    </w:p>
  </w:endnote>
  <w:endnote w:type="continuationSeparator" w:id="0">
    <w:p w14:paraId="488064C7" w14:textId="77777777" w:rsidR="001E160A" w:rsidRDefault="001E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C09F" w14:textId="77777777" w:rsidR="001E160A" w:rsidRDefault="001E160A">
      <w:r>
        <w:separator/>
      </w:r>
    </w:p>
  </w:footnote>
  <w:footnote w:type="continuationSeparator" w:id="0">
    <w:p w14:paraId="5B742893" w14:textId="77777777" w:rsidR="001E160A" w:rsidRDefault="001E1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761ACC"/>
    <w:multiLevelType w:val="hybridMultilevel"/>
    <w:tmpl w:val="36E0ACCC"/>
    <w:lvl w:ilvl="0" w:tplc="0226D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2"/>
  </w:num>
  <w:num w:numId="2" w16cid:durableId="1711034929">
    <w:abstractNumId w:val="0"/>
  </w:num>
  <w:num w:numId="3" w16cid:durableId="1283725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4AAF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160A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38B6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B2B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F69EE"/>
    <w:rsid w:val="006033B4"/>
    <w:rsid w:val="006060EF"/>
    <w:rsid w:val="00607890"/>
    <w:rsid w:val="00612C65"/>
    <w:rsid w:val="00614E9D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E7804"/>
    <w:rsid w:val="006F0DF6"/>
    <w:rsid w:val="006F20B7"/>
    <w:rsid w:val="006F5F93"/>
    <w:rsid w:val="006F6C1E"/>
    <w:rsid w:val="007023F1"/>
    <w:rsid w:val="00716E31"/>
    <w:rsid w:val="00722B34"/>
    <w:rsid w:val="00723BFA"/>
    <w:rsid w:val="0072653B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15D8"/>
    <w:rsid w:val="00813ACE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74DCC"/>
    <w:rsid w:val="00C80587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E1D"/>
    <w:rsid w:val="00D771BF"/>
    <w:rsid w:val="00D818C5"/>
    <w:rsid w:val="00D84AE9"/>
    <w:rsid w:val="00D9500D"/>
    <w:rsid w:val="00D96BC6"/>
    <w:rsid w:val="00DA0B27"/>
    <w:rsid w:val="00DA5AB0"/>
    <w:rsid w:val="00DB48D5"/>
    <w:rsid w:val="00DC30C9"/>
    <w:rsid w:val="00DC3C04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6E5E"/>
    <w:rsid w:val="00E12640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  <w:rsid w:val="3EECD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37</Lines>
  <LinksUpToDate>false</LinksUpToDate>
  <Paragraphs>10</Paragraphs>
  <ScaleCrop>false</ScaleCrop>
  <CharactersWithSpaces>5311</CharactersWithSpaces>
  <SharedDoc>false</SharedDoc>
  <HyperlinksChanged>false</HyperlinksChanged>
  <AppVersion>16.0000</AppVersion>
  <Characters>4527</Characters>
  <Pages>4</Pages>
  <DocSecurity>0</DocSecurity>
  <Words>794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2023-10-03T06:50:00Z</dcterms:modified>
  <cp:keywords/>
  <dc:subject/>
  <dc:title>MTG_TITLE</dc:title>
  <cp:lastPrinted>2036-02-07T05:28:00Z</cp:lastPrinted>
  <cp:lastModifiedBy>Yuushin Hayashi (林 悠眞)</cp:lastModifiedBy>
  <dcterms:created xsi:type="dcterms:W3CDTF">2023-09-06T00:14:00Z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